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00" w:rsidRDefault="00E4100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E41000" w:rsidRDefault="00E4100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41000" w:rsidRPr="00A833D4" w:rsidRDefault="00E4100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E41000" w:rsidRPr="00A833D4" w:rsidRDefault="00E41000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E41000" w:rsidRPr="00A833D4" w:rsidRDefault="00E4100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сорок шоста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E41000" w:rsidRPr="00A833D4" w:rsidRDefault="00E41000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E41000" w:rsidRPr="00A833D4" w:rsidRDefault="00E41000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  серпня  2019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E41000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E41000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 встановлення меж</w:t>
      </w:r>
    </w:p>
    <w:p w:rsidR="00E41000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земельної ділянки в натурі (на місцевості)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E41000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та надання в оренду земельних ділянок</w:t>
      </w:r>
    </w:p>
    <w:p w:rsidR="00E41000" w:rsidRPr="002A0584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 вул.  Північно – Кільцевій, 44Б</w:t>
      </w:r>
    </w:p>
    <w:p w:rsidR="00E41000" w:rsidRPr="00A833D4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41000" w:rsidRDefault="00E41000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громадянки Коршак М.М.,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E41000" w:rsidRPr="00A833D4" w:rsidRDefault="00E41000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E41000" w:rsidRDefault="00E41000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E41000" w:rsidRPr="00565B51" w:rsidRDefault="00E41000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1000" w:rsidRPr="005C4B4D" w:rsidRDefault="00E41000" w:rsidP="00F16242">
      <w:pPr>
        <w:pStyle w:val="ListParagraph"/>
        <w:tabs>
          <w:tab w:val="left" w:pos="142"/>
        </w:tabs>
        <w:ind w:left="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7A1C3B">
        <w:rPr>
          <w:color w:val="000000"/>
          <w:sz w:val="28"/>
          <w:szCs w:val="28"/>
        </w:rPr>
        <w:t xml:space="preserve">Відповідно до поданої заяви </w:t>
      </w:r>
      <w:r w:rsidRPr="00C704BF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>ки</w:t>
      </w:r>
      <w:r w:rsidRPr="00C704B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Коршак Марії Миколаївни</w:t>
      </w:r>
      <w:r w:rsidRPr="007A1C3B">
        <w:rPr>
          <w:b/>
          <w:bCs/>
          <w:color w:val="000000"/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7A1C3B">
        <w:rPr>
          <w:color w:val="000000"/>
          <w:sz w:val="28"/>
          <w:szCs w:val="28"/>
        </w:rPr>
        <w:t>затвердити технічну документацію із землеустрою щодо встановлення меж земельної ділянки в натурі (на місцевості) на земельн</w:t>
      </w:r>
      <w:r>
        <w:rPr>
          <w:color w:val="000000"/>
          <w:sz w:val="28"/>
          <w:szCs w:val="28"/>
        </w:rPr>
        <w:t>і ділянки</w:t>
      </w:r>
      <w:r w:rsidRPr="007A1C3B">
        <w:rPr>
          <w:color w:val="000000"/>
          <w:sz w:val="28"/>
          <w:szCs w:val="28"/>
        </w:rPr>
        <w:t xml:space="preserve"> за адресою: м. Лубни, </w:t>
      </w:r>
      <w:r>
        <w:rPr>
          <w:color w:val="000000"/>
          <w:sz w:val="28"/>
          <w:szCs w:val="28"/>
        </w:rPr>
        <w:t xml:space="preserve"> вул. Північно –Кільцева, 44-Б,</w:t>
      </w:r>
      <w:r w:rsidRPr="007A1C3B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0615 га"/>
        </w:smartTagPr>
        <w:r>
          <w:rPr>
            <w:color w:val="000000"/>
            <w:sz w:val="28"/>
            <w:szCs w:val="28"/>
          </w:rPr>
          <w:t>0</w:t>
        </w:r>
        <w:r w:rsidRPr="007A1C3B">
          <w:rPr>
            <w:color w:val="000000"/>
            <w:sz w:val="28"/>
            <w:szCs w:val="28"/>
          </w:rPr>
          <w:t>,0</w:t>
        </w:r>
        <w:r>
          <w:rPr>
            <w:color w:val="000000"/>
            <w:sz w:val="28"/>
            <w:szCs w:val="28"/>
          </w:rPr>
          <w:t>615</w:t>
        </w:r>
        <w:r w:rsidRPr="007A1C3B">
          <w:rPr>
            <w:color w:val="000000"/>
            <w:sz w:val="28"/>
            <w:szCs w:val="28"/>
          </w:rPr>
          <w:t xml:space="preserve"> га</w:t>
        </w:r>
      </w:smartTag>
      <w:r w:rsidRPr="007A1C3B">
        <w:rPr>
          <w:bCs/>
          <w:color w:val="000000"/>
          <w:sz w:val="28"/>
          <w:szCs w:val="28"/>
        </w:rPr>
        <w:t>,</w:t>
      </w:r>
      <w:r w:rsidRPr="007A1C3B">
        <w:rPr>
          <w:color w:val="000000"/>
          <w:sz w:val="28"/>
          <w:szCs w:val="28"/>
        </w:rPr>
        <w:t xml:space="preserve">  кадастровий номер 5310700000:0</w:t>
      </w:r>
      <w:r>
        <w:rPr>
          <w:color w:val="000000"/>
          <w:sz w:val="28"/>
          <w:szCs w:val="28"/>
        </w:rPr>
        <w:t>3</w:t>
      </w:r>
      <w:r w:rsidRPr="007A1C3B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52</w:t>
      </w:r>
      <w:r w:rsidRPr="007A1C3B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50</w:t>
      </w:r>
      <w:r w:rsidRPr="007A1C3B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 xml:space="preserve">будівництва та обслуговування  житлового будинку, господарських будівель і споруд та площею </w:t>
      </w:r>
      <w:smartTag w:uri="urn:schemas-microsoft-com:office:smarttags" w:element="metricconverter">
        <w:smartTagPr>
          <w:attr w:name="ProductID" w:val="0,0554 га"/>
        </w:smartTagPr>
        <w:r>
          <w:rPr>
            <w:color w:val="000000"/>
            <w:sz w:val="28"/>
            <w:szCs w:val="28"/>
          </w:rPr>
          <w:t>0,0554 га</w:t>
        </w:r>
      </w:smartTag>
      <w:r>
        <w:rPr>
          <w:color w:val="000000"/>
          <w:sz w:val="28"/>
          <w:szCs w:val="28"/>
        </w:rPr>
        <w:t xml:space="preserve">, кадастровий номер 5310700000:03:052:0051, </w:t>
      </w:r>
      <w:r w:rsidRPr="007A1C3B">
        <w:rPr>
          <w:color w:val="000000"/>
          <w:sz w:val="28"/>
          <w:szCs w:val="28"/>
        </w:rPr>
        <w:t xml:space="preserve"> та надати дан</w:t>
      </w:r>
      <w:r>
        <w:rPr>
          <w:color w:val="000000"/>
          <w:sz w:val="28"/>
          <w:szCs w:val="28"/>
        </w:rPr>
        <w:t>і</w:t>
      </w:r>
      <w:r w:rsidRPr="007A1C3B">
        <w:rPr>
          <w:color w:val="000000"/>
          <w:sz w:val="28"/>
          <w:szCs w:val="28"/>
        </w:rPr>
        <w:t xml:space="preserve"> земельн</w:t>
      </w:r>
      <w:r>
        <w:rPr>
          <w:color w:val="000000"/>
          <w:sz w:val="28"/>
          <w:szCs w:val="28"/>
        </w:rPr>
        <w:t>і</w:t>
      </w:r>
      <w:r w:rsidRPr="007A1C3B">
        <w:rPr>
          <w:color w:val="000000"/>
          <w:sz w:val="28"/>
          <w:szCs w:val="28"/>
        </w:rPr>
        <w:t xml:space="preserve"> ділянк</w:t>
      </w:r>
      <w:r>
        <w:rPr>
          <w:color w:val="000000"/>
          <w:sz w:val="28"/>
          <w:szCs w:val="28"/>
        </w:rPr>
        <w:t>и</w:t>
      </w:r>
      <w:r w:rsidRPr="007A1C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їй</w:t>
      </w:r>
      <w:r w:rsidRPr="007A1C3B">
        <w:rPr>
          <w:color w:val="000000"/>
          <w:sz w:val="28"/>
          <w:szCs w:val="28"/>
        </w:rPr>
        <w:t xml:space="preserve">  в оренду терміном на</w:t>
      </w:r>
      <w:r>
        <w:rPr>
          <w:color w:val="000000"/>
          <w:sz w:val="28"/>
          <w:szCs w:val="28"/>
        </w:rPr>
        <w:t xml:space="preserve">  п’ять </w:t>
      </w:r>
      <w:r w:rsidRPr="007A1C3B">
        <w:rPr>
          <w:color w:val="000000"/>
          <w:sz w:val="28"/>
          <w:szCs w:val="28"/>
        </w:rPr>
        <w:t>рок</w:t>
      </w:r>
      <w:r>
        <w:rPr>
          <w:color w:val="000000"/>
          <w:sz w:val="28"/>
          <w:szCs w:val="28"/>
        </w:rPr>
        <w:t>ів</w:t>
      </w:r>
      <w:r w:rsidRPr="007A1C3B">
        <w:rPr>
          <w:color w:val="000000"/>
          <w:sz w:val="28"/>
          <w:szCs w:val="28"/>
        </w:rPr>
        <w:t>.</w:t>
      </w:r>
    </w:p>
    <w:p w:rsidR="00E41000" w:rsidRPr="007A1C3B" w:rsidRDefault="00E41000" w:rsidP="00F16242">
      <w:pPr>
        <w:pStyle w:val="ListParagraph"/>
        <w:ind w:left="0" w:firstLine="426"/>
        <w:jc w:val="both"/>
        <w:rPr>
          <w:color w:val="000000"/>
          <w:sz w:val="28"/>
          <w:szCs w:val="28"/>
        </w:rPr>
      </w:pPr>
      <w:r w:rsidRPr="007A1C3B">
        <w:rPr>
          <w:color w:val="000000"/>
          <w:sz w:val="28"/>
          <w:szCs w:val="28"/>
        </w:rPr>
        <w:t>Зобов’язати та попередити</w:t>
      </w:r>
      <w:r>
        <w:rPr>
          <w:color w:val="000000"/>
          <w:sz w:val="28"/>
          <w:szCs w:val="28"/>
        </w:rPr>
        <w:t xml:space="preserve"> громадянку Коршак М.М. </w:t>
      </w:r>
      <w:r w:rsidRPr="007A1C3B">
        <w:rPr>
          <w:color w:val="000000"/>
          <w:sz w:val="28"/>
          <w:szCs w:val="28"/>
        </w:rPr>
        <w:t>:</w:t>
      </w:r>
    </w:p>
    <w:p w:rsidR="00E41000" w:rsidRPr="0060073A" w:rsidRDefault="00E41000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E41000" w:rsidRPr="0060073A" w:rsidRDefault="00E41000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E41000" w:rsidRDefault="00E41000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E41000" w:rsidRDefault="00E41000" w:rsidP="00E65313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E41000" w:rsidRPr="00E65313" w:rsidRDefault="00E41000" w:rsidP="00E65313">
      <w:pPr>
        <w:pStyle w:val="ListParagraph"/>
        <w:tabs>
          <w:tab w:val="left" w:pos="142"/>
        </w:tabs>
        <w:ind w:left="360"/>
        <w:jc w:val="both"/>
        <w:rPr>
          <w:color w:val="FF0000"/>
          <w:sz w:val="28"/>
          <w:szCs w:val="28"/>
        </w:rPr>
      </w:pPr>
    </w:p>
    <w:p w:rsidR="00E41000" w:rsidRPr="00695FFF" w:rsidRDefault="00E41000" w:rsidP="00193FB2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E41000" w:rsidRDefault="00E41000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E41000" w:rsidRDefault="00E41000" w:rsidP="008F5F6B">
      <w:pPr>
        <w:jc w:val="both"/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sectPr w:rsidR="00E41000" w:rsidSect="0070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96249"/>
    <w:multiLevelType w:val="hybridMultilevel"/>
    <w:tmpl w:val="AB0A2C6A"/>
    <w:lvl w:ilvl="0" w:tplc="D4B82062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24F030F"/>
    <w:multiLevelType w:val="hybridMultilevel"/>
    <w:tmpl w:val="16227D22"/>
    <w:lvl w:ilvl="0" w:tplc="05F63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0B1A69"/>
    <w:rsid w:val="00123070"/>
    <w:rsid w:val="00193FB2"/>
    <w:rsid w:val="001D671E"/>
    <w:rsid w:val="002A0584"/>
    <w:rsid w:val="002A624D"/>
    <w:rsid w:val="002D54E8"/>
    <w:rsid w:val="00365B9C"/>
    <w:rsid w:val="003E1215"/>
    <w:rsid w:val="004A1F78"/>
    <w:rsid w:val="00565B51"/>
    <w:rsid w:val="005C4B4D"/>
    <w:rsid w:val="0060073A"/>
    <w:rsid w:val="006612CF"/>
    <w:rsid w:val="00671F82"/>
    <w:rsid w:val="00695FFF"/>
    <w:rsid w:val="0070352B"/>
    <w:rsid w:val="007A1C3B"/>
    <w:rsid w:val="007E5A35"/>
    <w:rsid w:val="00896636"/>
    <w:rsid w:val="008A53A7"/>
    <w:rsid w:val="008C7CC3"/>
    <w:rsid w:val="008F5F6B"/>
    <w:rsid w:val="00913D8A"/>
    <w:rsid w:val="00925A48"/>
    <w:rsid w:val="0099086D"/>
    <w:rsid w:val="00A35B19"/>
    <w:rsid w:val="00A401DC"/>
    <w:rsid w:val="00A75137"/>
    <w:rsid w:val="00A833D4"/>
    <w:rsid w:val="00AB5889"/>
    <w:rsid w:val="00BC5A8D"/>
    <w:rsid w:val="00BE0066"/>
    <w:rsid w:val="00BE1137"/>
    <w:rsid w:val="00C375A0"/>
    <w:rsid w:val="00C704BF"/>
    <w:rsid w:val="00CA5448"/>
    <w:rsid w:val="00D70ECF"/>
    <w:rsid w:val="00D81CA9"/>
    <w:rsid w:val="00D900C1"/>
    <w:rsid w:val="00DE63B0"/>
    <w:rsid w:val="00E2464B"/>
    <w:rsid w:val="00E41000"/>
    <w:rsid w:val="00E54B43"/>
    <w:rsid w:val="00E61168"/>
    <w:rsid w:val="00E65313"/>
    <w:rsid w:val="00E6580D"/>
    <w:rsid w:val="00ED6F6C"/>
    <w:rsid w:val="00F16242"/>
    <w:rsid w:val="00F358CD"/>
    <w:rsid w:val="00F440E8"/>
    <w:rsid w:val="00FB6068"/>
    <w:rsid w:val="00FC79C9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70352B"/>
    <w:rPr>
      <w:rFonts w:cs="Times New Roman"/>
    </w:rPr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E653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398</Words>
  <Characters>2273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2018-05-03T04:27:00Z</cp:lastPrinted>
  <dcterms:created xsi:type="dcterms:W3CDTF">2019-07-30T09:28:00Z</dcterms:created>
  <dcterms:modified xsi:type="dcterms:W3CDTF">2019-07-30T09:28:00Z</dcterms:modified>
</cp:coreProperties>
</file>